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F465A" w14:textId="77777777" w:rsidR="00D77860" w:rsidRDefault="00D77860" w:rsidP="00BB5C4F">
      <w:r>
        <w:separator/>
      </w:r>
    </w:p>
  </w:endnote>
  <w:endnote w:type="continuationSeparator" w:id="0">
    <w:p w14:paraId="5ABC97C9" w14:textId="77777777" w:rsidR="00D77860" w:rsidRDefault="00D77860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F6C1D" w14:textId="77777777" w:rsidR="00D77860" w:rsidRDefault="00D77860" w:rsidP="00BB5C4F">
      <w:r>
        <w:separator/>
      </w:r>
    </w:p>
  </w:footnote>
  <w:footnote w:type="continuationSeparator" w:id="0">
    <w:p w14:paraId="54CC944D" w14:textId="77777777" w:rsidR="00D77860" w:rsidRDefault="00D77860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8045E" w14:textId="77777777" w:rsidR="008F0F71" w:rsidRDefault="008F0F71" w:rsidP="008F0F71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5B9BD5" w:themeColor="accent1"/>
        <w:sz w:val="24"/>
      </w:rPr>
    </w:pPr>
    <w:r>
      <w:rPr>
        <w:rFonts w:asciiTheme="majorHAnsi" w:hAnsiTheme="majorHAnsi" w:cstheme="majorHAnsi"/>
        <w:color w:val="5B9BD5" w:themeColor="accent1"/>
        <w:sz w:val="24"/>
      </w:rPr>
      <w:t>OSNOVNA ŠOLA GORICA</w:t>
    </w:r>
  </w:p>
  <w:p w14:paraId="6EBC761E" w14:textId="77777777" w:rsidR="008F0F71" w:rsidRDefault="008F0F71" w:rsidP="008F0F71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5B9BD5" w:themeColor="accent1"/>
        <w:sz w:val="24"/>
      </w:rPr>
    </w:pPr>
    <w:r>
      <w:rPr>
        <w:rFonts w:asciiTheme="majorHAnsi" w:hAnsiTheme="majorHAnsi" w:cstheme="majorHAnsi"/>
        <w:color w:val="5B9BD5" w:themeColor="accent1"/>
        <w:sz w:val="24"/>
      </w:rPr>
      <w:t>Goriška cesta 48</w:t>
    </w:r>
  </w:p>
  <w:p w14:paraId="4B5F8B70" w14:textId="4F0C5349" w:rsidR="006B67EC" w:rsidRPr="00D532AD" w:rsidRDefault="008F0F71" w:rsidP="008F0F71">
    <w:pPr>
      <w:pStyle w:val="Header"/>
      <w:jc w:val="center"/>
    </w:pPr>
    <w:r>
      <w:rPr>
        <w:rFonts w:asciiTheme="majorHAnsi" w:hAnsiTheme="majorHAnsi" w:cstheme="majorHAnsi"/>
        <w:color w:val="5B9BD5" w:themeColor="accent1"/>
        <w:sz w:val="24"/>
      </w:rPr>
      <w:t>3320 Velenje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31749"/>
    <w:rsid w:val="00036E52"/>
    <w:rsid w:val="00051DAE"/>
    <w:rsid w:val="00051E94"/>
    <w:rsid w:val="00051F90"/>
    <w:rsid w:val="00054766"/>
    <w:rsid w:val="0006362B"/>
    <w:rsid w:val="00071B16"/>
    <w:rsid w:val="000A1A5B"/>
    <w:rsid w:val="000E7CD3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9227B"/>
    <w:rsid w:val="002B0D99"/>
    <w:rsid w:val="002C0549"/>
    <w:rsid w:val="002D6290"/>
    <w:rsid w:val="002E13B8"/>
    <w:rsid w:val="00300027"/>
    <w:rsid w:val="00311139"/>
    <w:rsid w:val="00324D6C"/>
    <w:rsid w:val="003375F5"/>
    <w:rsid w:val="00392005"/>
    <w:rsid w:val="003A0E1C"/>
    <w:rsid w:val="003A3717"/>
    <w:rsid w:val="003E2ACC"/>
    <w:rsid w:val="003F0DAA"/>
    <w:rsid w:val="00400569"/>
    <w:rsid w:val="00413C63"/>
    <w:rsid w:val="00423F85"/>
    <w:rsid w:val="00425988"/>
    <w:rsid w:val="0044020B"/>
    <w:rsid w:val="00461B90"/>
    <w:rsid w:val="004B45F9"/>
    <w:rsid w:val="004D4EC4"/>
    <w:rsid w:val="00500445"/>
    <w:rsid w:val="00511D99"/>
    <w:rsid w:val="00521826"/>
    <w:rsid w:val="00522FDF"/>
    <w:rsid w:val="005376C1"/>
    <w:rsid w:val="00567CF9"/>
    <w:rsid w:val="00597C9A"/>
    <w:rsid w:val="005A525C"/>
    <w:rsid w:val="005C7FCC"/>
    <w:rsid w:val="005D66BC"/>
    <w:rsid w:val="005E7D8E"/>
    <w:rsid w:val="005F1331"/>
    <w:rsid w:val="00600597"/>
    <w:rsid w:val="006011E2"/>
    <w:rsid w:val="006018C6"/>
    <w:rsid w:val="00603EF0"/>
    <w:rsid w:val="006048F4"/>
    <w:rsid w:val="00612BC0"/>
    <w:rsid w:val="006211BD"/>
    <w:rsid w:val="00641C32"/>
    <w:rsid w:val="00666ABD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4F0C"/>
    <w:rsid w:val="007C7BCF"/>
    <w:rsid w:val="00801B4A"/>
    <w:rsid w:val="00852373"/>
    <w:rsid w:val="008600A6"/>
    <w:rsid w:val="008846DF"/>
    <w:rsid w:val="00884BE7"/>
    <w:rsid w:val="00893C43"/>
    <w:rsid w:val="008B6812"/>
    <w:rsid w:val="008D0AE0"/>
    <w:rsid w:val="008D53BC"/>
    <w:rsid w:val="008F0F71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351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226"/>
    <w:rsid w:val="00B872C5"/>
    <w:rsid w:val="00BB5C4F"/>
    <w:rsid w:val="00BB60C3"/>
    <w:rsid w:val="00BD70FE"/>
    <w:rsid w:val="00BE2DAB"/>
    <w:rsid w:val="00C017BD"/>
    <w:rsid w:val="00C17D5B"/>
    <w:rsid w:val="00C71C7C"/>
    <w:rsid w:val="00C81B9A"/>
    <w:rsid w:val="00C968F0"/>
    <w:rsid w:val="00CA0192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2C8F"/>
    <w:rsid w:val="00D17A99"/>
    <w:rsid w:val="00D329E7"/>
    <w:rsid w:val="00D532AD"/>
    <w:rsid w:val="00D554AE"/>
    <w:rsid w:val="00D57953"/>
    <w:rsid w:val="00D72DCE"/>
    <w:rsid w:val="00D76383"/>
    <w:rsid w:val="00D77860"/>
    <w:rsid w:val="00DC0632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4DE"/>
    <w:rsid w:val="00E10BCB"/>
    <w:rsid w:val="00E757D1"/>
    <w:rsid w:val="00E85D3B"/>
    <w:rsid w:val="00ED0B5C"/>
    <w:rsid w:val="00EF4AB1"/>
    <w:rsid w:val="00F1084A"/>
    <w:rsid w:val="00F160CC"/>
    <w:rsid w:val="00F22984"/>
    <w:rsid w:val="00F331D1"/>
    <w:rsid w:val="00F441FA"/>
    <w:rsid w:val="00F75BC3"/>
    <w:rsid w:val="00FB3103"/>
    <w:rsid w:val="00FB756D"/>
    <w:rsid w:val="00FC0C7B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2023-04-06T11:12:00Z</dcterms:created>
  <dcterms:modified xsi:type="dcterms:W3CDTF">2024-07-02T08:07:00Z</dcterms:modified>
  <cp:contentStatus/>
</cp:coreProperties>
</file>